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800" w:rsidRDefault="00275800" w:rsidP="00275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WODEWARD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275800" w:rsidRDefault="00275800" w:rsidP="00275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Heacham, Norfolk. Husbandman.</w:t>
      </w:r>
    </w:p>
    <w:p w:rsidR="00275800" w:rsidRDefault="00275800" w:rsidP="00275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5800" w:rsidRDefault="00275800" w:rsidP="00275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5800" w:rsidRDefault="00275800" w:rsidP="00275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Thomas Malcher(q.v.) brought a plaint of debt against him, Adam</w:t>
      </w:r>
    </w:p>
    <w:p w:rsidR="00275800" w:rsidRDefault="00275800" w:rsidP="00275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Breton of Shelford(q.v.), John Sperlyng of Monks Eleigh(q.v.) and</w:t>
      </w:r>
    </w:p>
    <w:p w:rsidR="00275800" w:rsidRDefault="00275800" w:rsidP="00275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Queynte of Thorp Morieux(q.v.).</w:t>
      </w:r>
    </w:p>
    <w:p w:rsidR="00275800" w:rsidRDefault="00275800" w:rsidP="00275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275800" w:rsidRDefault="00275800" w:rsidP="00275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5800" w:rsidRDefault="00275800" w:rsidP="00275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5800" w:rsidRDefault="00275800" w:rsidP="00275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800" w:rsidRDefault="00275800" w:rsidP="00564E3C">
      <w:pPr>
        <w:spacing w:after="0" w:line="240" w:lineRule="auto"/>
      </w:pPr>
      <w:r>
        <w:separator/>
      </w:r>
    </w:p>
  </w:endnote>
  <w:endnote w:type="continuationSeparator" w:id="0">
    <w:p w:rsidR="00275800" w:rsidRDefault="0027580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75800">
      <w:rPr>
        <w:rFonts w:ascii="Times New Roman" w:hAnsi="Times New Roman" w:cs="Times New Roman"/>
        <w:noProof/>
        <w:sz w:val="24"/>
        <w:szCs w:val="24"/>
      </w:rPr>
      <w:t>23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800" w:rsidRDefault="00275800" w:rsidP="00564E3C">
      <w:pPr>
        <w:spacing w:after="0" w:line="240" w:lineRule="auto"/>
      </w:pPr>
      <w:r>
        <w:separator/>
      </w:r>
    </w:p>
  </w:footnote>
  <w:footnote w:type="continuationSeparator" w:id="0">
    <w:p w:rsidR="00275800" w:rsidRDefault="0027580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800"/>
    <w:rsid w:val="0027580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B6170B-6B9C-40EB-90B9-05EA6DB29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758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2015-11-23T22:30:00Z</dcterms:created>
  <dcterms:modified xsi:type="dcterms:W3CDTF">2015-11-23T22:30:00Z</dcterms:modified>
</cp:coreProperties>
</file>